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684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14"/>
        <w:gridCol w:w="1414"/>
        <w:gridCol w:w="1414"/>
        <w:gridCol w:w="1414"/>
        <w:gridCol w:w="141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周二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周三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周四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周五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10: 30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游戏活动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游戏活动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12: 00-12: 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游戏活动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小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班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活动安排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小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班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活动安排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A6598369-6BAB-4C05-8278-4F6D735C5E7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B001DE9-9150-4C2A-A7FF-3998A5A3618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20CF166-DA3E-4356-9374-B92ADC8EEF2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iwiaGRpZCI6IjZjZWU4YTIzZjQ1Y2VlZmFhMjY2NTc5Y2VmYzE3ZDQxIiwidXNlckNvdW50Ijo2fQ=="/>
  </w:docVars>
  <w:rsids>
    <w:rsidRoot w:val="04F81CDC"/>
    <w:rsid w:val="021C3993"/>
    <w:rsid w:val="04F81CDC"/>
    <w:rsid w:val="0FF36C5A"/>
    <w:rsid w:val="16E12EBC"/>
    <w:rsid w:val="17F81174"/>
    <w:rsid w:val="28E0470F"/>
    <w:rsid w:val="2BAC0025"/>
    <w:rsid w:val="365A055C"/>
    <w:rsid w:val="48A32656"/>
    <w:rsid w:val="4AC51824"/>
    <w:rsid w:val="4EA364A5"/>
    <w:rsid w:val="50475A00"/>
    <w:rsid w:val="505D5116"/>
    <w:rsid w:val="557B6B58"/>
    <w:rsid w:val="6430121A"/>
    <w:rsid w:val="6D535020"/>
    <w:rsid w:val="739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260</Words>
  <Characters>329</Characters>
  <Lines>0</Lines>
  <Paragraphs>0</Paragraphs>
  <TotalTime>2</TotalTime>
  <ScaleCrop>false</ScaleCrop>
  <LinksUpToDate>false</LinksUpToDate>
  <CharactersWithSpaces>335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T莹ing</cp:lastModifiedBy>
  <cp:lastPrinted>2023-06-21T00:55:22Z</cp:lastPrinted>
  <dcterms:modified xsi:type="dcterms:W3CDTF">2023-06-21T00:56:48Z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CA3243793EAD49238B7DF0401744572A</vt:lpwstr>
  </property>
</Properties>
</file>